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9C4" w:rsidRPr="00E32A78" w:rsidRDefault="00E919C4" w:rsidP="00D2594C">
      <w:pPr>
        <w:spacing w:after="0" w:line="360" w:lineRule="auto"/>
        <w:jc w:val="center"/>
      </w:pPr>
      <w:r w:rsidRPr="00E32A78">
        <w:t>С О Г Л А Ш Е Н И Е</w:t>
      </w:r>
    </w:p>
    <w:p w:rsidR="00E919C4" w:rsidRPr="00E32A78" w:rsidRDefault="00E919C4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Майского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E919C4" w:rsidRPr="00E32A78" w:rsidRDefault="00E919C4" w:rsidP="00BD4CDF">
      <w:pPr>
        <w:spacing w:after="0" w:line="240" w:lineRule="auto"/>
      </w:pPr>
    </w:p>
    <w:p w:rsidR="00E919C4" w:rsidRPr="00E32A78" w:rsidRDefault="00E919C4" w:rsidP="00BD4CDF">
      <w:pPr>
        <w:spacing w:after="0" w:line="240" w:lineRule="auto"/>
      </w:pPr>
      <w:r>
        <w:t>с.Октябрьское                                                               «28</w:t>
      </w:r>
      <w:r w:rsidRPr="00E32A78">
        <w:t>»</w:t>
      </w:r>
      <w:r>
        <w:t xml:space="preserve"> 12.2018 </w:t>
      </w:r>
      <w:r w:rsidRPr="00E32A78">
        <w:t>года</w:t>
      </w:r>
    </w:p>
    <w:p w:rsidR="00E919C4" w:rsidRPr="00E32A78" w:rsidRDefault="00E919C4" w:rsidP="004B0B2F">
      <w:pPr>
        <w:spacing w:after="0" w:line="240" w:lineRule="auto"/>
        <w:jc w:val="both"/>
      </w:pPr>
    </w:p>
    <w:p w:rsidR="00E919C4" w:rsidRPr="00E32A78" w:rsidRDefault="00E919C4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Майского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Цолоева Магомета Алаудиновича</w:t>
      </w:r>
      <w:r w:rsidRPr="00E32A78">
        <w:t xml:space="preserve">, действующего на основании Устава </w:t>
      </w:r>
      <w:r w:rsidRPr="00661853">
        <w:t>Майского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Майского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919C4" w:rsidRPr="00E32A78" w:rsidRDefault="00E919C4" w:rsidP="00A2713D">
      <w:pPr>
        <w:spacing w:after="0" w:line="240" w:lineRule="auto"/>
        <w:jc w:val="both"/>
      </w:pPr>
    </w:p>
    <w:p w:rsidR="00E919C4" w:rsidRPr="00E32A78" w:rsidRDefault="00E919C4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E919C4" w:rsidRPr="00E32A78" w:rsidRDefault="00E919C4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919C4" w:rsidRPr="00E32A78" w:rsidRDefault="00E919C4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919C4" w:rsidRPr="00E32A78" w:rsidRDefault="00E919C4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919C4" w:rsidRPr="00E32A78" w:rsidRDefault="00E919C4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919C4" w:rsidRPr="00E32A78" w:rsidRDefault="00E919C4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919C4" w:rsidRPr="00E32A78" w:rsidRDefault="00E919C4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919C4" w:rsidRDefault="00E919C4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919C4" w:rsidRDefault="00E919C4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919C4" w:rsidRPr="00E32A78" w:rsidRDefault="00E919C4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(наименование сельского поселения)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919C4" w:rsidRPr="00E32A78" w:rsidRDefault="00E919C4" w:rsidP="00865ED1">
      <w:pPr>
        <w:spacing w:after="0" w:line="240" w:lineRule="auto"/>
        <w:jc w:val="both"/>
      </w:pPr>
    </w:p>
    <w:p w:rsidR="00E919C4" w:rsidRDefault="00E919C4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E919C4" w:rsidRDefault="00E919C4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919C4" w:rsidRPr="00E32A78" w:rsidRDefault="00E919C4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919C4" w:rsidRPr="00E32A78" w:rsidRDefault="00E919C4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919C4" w:rsidRPr="00E32A78" w:rsidRDefault="00E919C4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919C4" w:rsidRPr="00E32A78" w:rsidRDefault="00E919C4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919C4" w:rsidRDefault="00E919C4" w:rsidP="006C5963">
      <w:pPr>
        <w:spacing w:after="0" w:line="240" w:lineRule="auto"/>
        <w:jc w:val="both"/>
      </w:pPr>
    </w:p>
    <w:p w:rsidR="00E919C4" w:rsidRPr="00E32A78" w:rsidRDefault="00E919C4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E919C4" w:rsidRDefault="00E919C4" w:rsidP="006C5963">
      <w:pPr>
        <w:spacing w:after="0" w:line="240" w:lineRule="auto"/>
        <w:jc w:val="both"/>
      </w:pPr>
    </w:p>
    <w:p w:rsidR="00E919C4" w:rsidRPr="00E32A78" w:rsidRDefault="00E919C4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919C4" w:rsidRDefault="00E919C4" w:rsidP="006C5963">
      <w:pPr>
        <w:spacing w:after="0" w:line="240" w:lineRule="auto"/>
        <w:jc w:val="both"/>
      </w:pPr>
    </w:p>
    <w:p w:rsidR="00E919C4" w:rsidRDefault="00E919C4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919C4" w:rsidRPr="00E32A78" w:rsidRDefault="00E919C4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919C4" w:rsidRPr="00E32A78" w:rsidRDefault="00E919C4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919C4" w:rsidRPr="00E32A78" w:rsidRDefault="00E919C4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919C4" w:rsidRDefault="00E919C4" w:rsidP="006C5963">
      <w:pPr>
        <w:spacing w:after="0" w:line="240" w:lineRule="auto"/>
        <w:jc w:val="both"/>
      </w:pPr>
    </w:p>
    <w:p w:rsidR="00E919C4" w:rsidRPr="00E32A78" w:rsidRDefault="00E919C4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919C4" w:rsidRPr="00E32A78" w:rsidRDefault="00E919C4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919C4" w:rsidRPr="00E32A78" w:rsidRDefault="00E919C4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919C4" w:rsidRPr="00E32A78" w:rsidRDefault="00E919C4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E919C4" w:rsidRDefault="00E919C4" w:rsidP="005E6DC3">
      <w:pPr>
        <w:spacing w:after="0" w:line="240" w:lineRule="auto"/>
        <w:jc w:val="both"/>
      </w:pPr>
    </w:p>
    <w:p w:rsidR="00E919C4" w:rsidRDefault="00E919C4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E919C4" w:rsidRPr="00E32A78" w:rsidRDefault="00E919C4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E919C4" w:rsidRPr="00E32A78" w:rsidRDefault="00E919C4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919C4" w:rsidRDefault="00E919C4" w:rsidP="00D036AE">
      <w:pPr>
        <w:spacing w:after="0" w:line="240" w:lineRule="auto"/>
        <w:jc w:val="both"/>
      </w:pPr>
    </w:p>
    <w:p w:rsidR="00E919C4" w:rsidRDefault="00E919C4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E919C4" w:rsidRPr="00E32A78" w:rsidRDefault="00E919C4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E919C4" w:rsidRPr="00E32A78" w:rsidRDefault="00E919C4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E919C4" w:rsidRPr="00E32A78" w:rsidRDefault="00E919C4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919C4" w:rsidRPr="00E32A78" w:rsidRDefault="00E919C4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E919C4" w:rsidRPr="00E32A78" w:rsidRDefault="00E919C4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919C4" w:rsidRPr="00E32A78" w:rsidRDefault="00E919C4" w:rsidP="00707926">
      <w:pPr>
        <w:spacing w:after="0" w:line="240" w:lineRule="auto"/>
        <w:jc w:val="both"/>
      </w:pPr>
    </w:p>
    <w:p w:rsidR="00E919C4" w:rsidRPr="00E32A78" w:rsidRDefault="00E919C4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919C4" w:rsidRPr="00E32A78" w:rsidRDefault="00E919C4" w:rsidP="00707926">
      <w:pPr>
        <w:spacing w:after="0" w:line="240" w:lineRule="auto"/>
        <w:jc w:val="both"/>
      </w:pPr>
    </w:p>
    <w:p w:rsidR="00E919C4" w:rsidRPr="00E32A78" w:rsidRDefault="00E919C4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E919C4" w:rsidRPr="00E32A78" w:rsidRDefault="00E919C4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919C4" w:rsidRDefault="00E919C4" w:rsidP="001C6084">
      <w:pPr>
        <w:spacing w:after="0" w:line="240" w:lineRule="auto"/>
        <w:jc w:val="center"/>
      </w:pPr>
    </w:p>
    <w:p w:rsidR="00E919C4" w:rsidRPr="00E32A78" w:rsidRDefault="00E919C4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E919C4" w:rsidRPr="00E32A78" w:rsidRDefault="00E919C4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919C4" w:rsidRPr="00E32A78" w:rsidRDefault="00E919C4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919C4" w:rsidRDefault="00E919C4" w:rsidP="00AC23B7">
      <w:pPr>
        <w:spacing w:after="0" w:line="240" w:lineRule="auto"/>
        <w:jc w:val="both"/>
      </w:pPr>
    </w:p>
    <w:p w:rsidR="00E919C4" w:rsidRPr="00E32A78" w:rsidRDefault="00E919C4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E919C4" w:rsidRPr="00E32A78" w:rsidRDefault="00E919C4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77"/>
        <w:gridCol w:w="4778"/>
      </w:tblGrid>
      <w:tr w:rsidR="00E919C4" w:rsidRPr="003C29E3">
        <w:trPr>
          <w:trHeight w:val="1089"/>
        </w:trPr>
        <w:tc>
          <w:tcPr>
            <w:tcW w:w="4777" w:type="dxa"/>
          </w:tcPr>
          <w:p w:rsidR="00E919C4" w:rsidRPr="003C29E3" w:rsidRDefault="00E919C4" w:rsidP="003C29E3">
            <w:pPr>
              <w:spacing w:after="0" w:line="240" w:lineRule="auto"/>
            </w:pPr>
            <w:r w:rsidRPr="003C29E3">
              <w:t>Администрация (наименование сельского поселения) Пригородного района РСО-Алания</w:t>
            </w:r>
          </w:p>
        </w:tc>
        <w:tc>
          <w:tcPr>
            <w:tcW w:w="4778" w:type="dxa"/>
          </w:tcPr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919C4" w:rsidRPr="003C29E3">
        <w:trPr>
          <w:trHeight w:val="820"/>
        </w:trPr>
        <w:tc>
          <w:tcPr>
            <w:tcW w:w="4777" w:type="dxa"/>
          </w:tcPr>
          <w:p w:rsidR="00E919C4" w:rsidRPr="003C29E3" w:rsidRDefault="00E919C4" w:rsidP="00661853">
            <w:pPr>
              <w:spacing w:after="0" w:line="240" w:lineRule="auto"/>
            </w:pPr>
            <w:r>
              <w:t xml:space="preserve">363103, </w:t>
            </w:r>
            <w:r w:rsidRPr="00661853">
              <w:t>РСО-Алания, Пригородный район, с.</w:t>
            </w:r>
            <w:r>
              <w:t>Майское, ул. Центральная</w:t>
            </w:r>
            <w:r w:rsidRPr="00661853">
              <w:t xml:space="preserve">, </w:t>
            </w:r>
            <w:r>
              <w:t>7</w:t>
            </w:r>
          </w:p>
        </w:tc>
        <w:tc>
          <w:tcPr>
            <w:tcW w:w="4778" w:type="dxa"/>
          </w:tcPr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919C4" w:rsidRPr="003C29E3">
        <w:trPr>
          <w:trHeight w:val="282"/>
        </w:trPr>
        <w:tc>
          <w:tcPr>
            <w:tcW w:w="4777" w:type="dxa"/>
          </w:tcPr>
          <w:p w:rsidR="00E919C4" w:rsidRPr="00661853" w:rsidRDefault="00E919C4" w:rsidP="003C29E3">
            <w:pPr>
              <w:spacing w:after="0" w:line="240" w:lineRule="auto"/>
              <w:rPr>
                <w:lang w:val="en-US"/>
              </w:rPr>
            </w:pPr>
            <w:r w:rsidRPr="003C29E3">
              <w:t xml:space="preserve">ИНН </w:t>
            </w:r>
            <w:r>
              <w:rPr>
                <w:lang w:val="en-US"/>
              </w:rPr>
              <w:t>1512008780</w:t>
            </w:r>
          </w:p>
        </w:tc>
        <w:tc>
          <w:tcPr>
            <w:tcW w:w="4778" w:type="dxa"/>
          </w:tcPr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919C4" w:rsidRPr="003C29E3">
        <w:trPr>
          <w:trHeight w:val="269"/>
        </w:trPr>
        <w:tc>
          <w:tcPr>
            <w:tcW w:w="4777" w:type="dxa"/>
          </w:tcPr>
          <w:p w:rsidR="00E919C4" w:rsidRPr="00661853" w:rsidRDefault="00E919C4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lang w:val="en-US"/>
              </w:rPr>
              <w:t>151201001</w:t>
            </w:r>
          </w:p>
        </w:tc>
        <w:tc>
          <w:tcPr>
            <w:tcW w:w="4778" w:type="dxa"/>
          </w:tcPr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919C4" w:rsidRPr="003C29E3">
        <w:trPr>
          <w:trHeight w:val="269"/>
        </w:trPr>
        <w:tc>
          <w:tcPr>
            <w:tcW w:w="4777" w:type="dxa"/>
          </w:tcPr>
          <w:p w:rsidR="00E919C4" w:rsidRPr="003C29E3" w:rsidRDefault="00E919C4" w:rsidP="003C29E3">
            <w:pPr>
              <w:spacing w:after="0" w:line="240" w:lineRule="auto"/>
            </w:pPr>
            <w:r w:rsidRPr="003C29E3">
              <w:t xml:space="preserve">р/сч </w:t>
            </w:r>
            <w:r w:rsidRPr="00661853">
              <w:t>40101810100000010005</w:t>
            </w:r>
          </w:p>
        </w:tc>
        <w:tc>
          <w:tcPr>
            <w:tcW w:w="4778" w:type="dxa"/>
          </w:tcPr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E919C4" w:rsidRPr="003C29E3">
        <w:trPr>
          <w:trHeight w:val="269"/>
        </w:trPr>
        <w:tc>
          <w:tcPr>
            <w:tcW w:w="4777" w:type="dxa"/>
          </w:tcPr>
          <w:p w:rsidR="00E919C4" w:rsidRPr="003C29E3" w:rsidRDefault="00E919C4" w:rsidP="003C29E3">
            <w:pPr>
              <w:spacing w:after="0" w:line="240" w:lineRule="auto"/>
            </w:pPr>
            <w:r w:rsidRPr="003C29E3">
              <w:t xml:space="preserve">БИК </w:t>
            </w:r>
            <w:r w:rsidRPr="00661853">
              <w:t>049033001</w:t>
            </w:r>
          </w:p>
        </w:tc>
        <w:tc>
          <w:tcPr>
            <w:tcW w:w="4778" w:type="dxa"/>
          </w:tcPr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919C4" w:rsidRPr="003C29E3">
        <w:trPr>
          <w:trHeight w:val="551"/>
        </w:trPr>
        <w:tc>
          <w:tcPr>
            <w:tcW w:w="4777" w:type="dxa"/>
          </w:tcPr>
          <w:p w:rsidR="00E919C4" w:rsidRPr="003C29E3" w:rsidRDefault="00E919C4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78" w:type="dxa"/>
          </w:tcPr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919C4" w:rsidRPr="003C29E3" w:rsidRDefault="00E919C4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919C4" w:rsidRPr="003C29E3">
        <w:trPr>
          <w:trHeight w:val="2568"/>
        </w:trPr>
        <w:tc>
          <w:tcPr>
            <w:tcW w:w="4777" w:type="dxa"/>
          </w:tcPr>
          <w:p w:rsidR="00E919C4" w:rsidRDefault="00E919C4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919C4" w:rsidRPr="003C29E3" w:rsidRDefault="00E919C4" w:rsidP="00863C40">
            <w:pPr>
              <w:spacing w:after="0" w:line="240" w:lineRule="auto"/>
            </w:pPr>
            <w:r>
              <w:t>Майского сельского поселения</w:t>
            </w:r>
          </w:p>
          <w:p w:rsidR="00E919C4" w:rsidRPr="003C29E3" w:rsidRDefault="00E919C4" w:rsidP="00863C40">
            <w:pPr>
              <w:spacing w:after="0" w:line="240" w:lineRule="auto"/>
            </w:pPr>
          </w:p>
          <w:p w:rsidR="00E919C4" w:rsidRPr="003C29E3" w:rsidRDefault="00E919C4" w:rsidP="00863C40">
            <w:pPr>
              <w:spacing w:after="0" w:line="240" w:lineRule="auto"/>
            </w:pPr>
          </w:p>
          <w:p w:rsidR="00E919C4" w:rsidRDefault="00E919C4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</w:p>
          <w:p w:rsidR="00E919C4" w:rsidRDefault="00E919C4" w:rsidP="00661853">
            <w:pPr>
              <w:tabs>
                <w:tab w:val="left" w:pos="1035"/>
                <w:tab w:val="right" w:pos="4569"/>
              </w:tabs>
              <w:spacing w:after="0" w:line="240" w:lineRule="auto"/>
            </w:pPr>
            <w:r>
              <w:t>_____________________</w:t>
            </w:r>
            <w:r>
              <w:tab/>
              <w:t>М. А. Цолоев</w:t>
            </w:r>
          </w:p>
          <w:p w:rsidR="00E919C4" w:rsidRPr="003C29E3" w:rsidRDefault="00E919C4" w:rsidP="00863C40">
            <w:pPr>
              <w:spacing w:after="0" w:line="240" w:lineRule="auto"/>
            </w:pPr>
          </w:p>
          <w:p w:rsidR="00E919C4" w:rsidRPr="003C29E3" w:rsidRDefault="00E919C4" w:rsidP="00863C40">
            <w:pPr>
              <w:spacing w:after="0" w:line="240" w:lineRule="auto"/>
            </w:pPr>
            <w:r>
              <w:t>«27» 11. 2018</w:t>
            </w:r>
          </w:p>
          <w:p w:rsidR="00E919C4" w:rsidRPr="003C29E3" w:rsidRDefault="00E919C4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919C4" w:rsidRPr="003C29E3" w:rsidRDefault="00E919C4" w:rsidP="00863C40">
            <w:pPr>
              <w:spacing w:after="0" w:line="240" w:lineRule="auto"/>
            </w:pPr>
            <w:r w:rsidRPr="003C29E3">
              <w:t>МП.</w:t>
            </w:r>
          </w:p>
          <w:p w:rsidR="00E919C4" w:rsidRPr="003C29E3" w:rsidRDefault="00E919C4" w:rsidP="00863C40">
            <w:pPr>
              <w:spacing w:after="0" w:line="240" w:lineRule="auto"/>
            </w:pPr>
          </w:p>
        </w:tc>
        <w:tc>
          <w:tcPr>
            <w:tcW w:w="4778" w:type="dxa"/>
          </w:tcPr>
          <w:p w:rsidR="00E919C4" w:rsidRPr="003C29E3" w:rsidRDefault="00E919C4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919C4" w:rsidRPr="003C29E3" w:rsidRDefault="00E919C4" w:rsidP="00863C40">
            <w:pPr>
              <w:spacing w:after="0" w:line="240" w:lineRule="auto"/>
              <w:jc w:val="right"/>
            </w:pPr>
          </w:p>
          <w:p w:rsidR="00E919C4" w:rsidRPr="003C29E3" w:rsidRDefault="00E919C4" w:rsidP="00863C40">
            <w:pPr>
              <w:spacing w:after="0" w:line="240" w:lineRule="auto"/>
              <w:jc w:val="right"/>
            </w:pPr>
          </w:p>
          <w:p w:rsidR="00E919C4" w:rsidRPr="003C29E3" w:rsidRDefault="00E919C4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E919C4" w:rsidRPr="003C29E3" w:rsidRDefault="00E919C4" w:rsidP="00863C40">
            <w:pPr>
              <w:spacing w:after="0" w:line="240" w:lineRule="auto"/>
              <w:jc w:val="right"/>
            </w:pPr>
          </w:p>
          <w:p w:rsidR="00E919C4" w:rsidRPr="003C29E3" w:rsidRDefault="00E919C4" w:rsidP="00863C40">
            <w:pPr>
              <w:spacing w:after="0" w:line="240" w:lineRule="auto"/>
              <w:jc w:val="right"/>
            </w:pPr>
            <w:r>
              <w:t>«28</w:t>
            </w:r>
            <w:r w:rsidRPr="003C29E3">
              <w:t>»</w:t>
            </w:r>
            <w:r>
              <w:t xml:space="preserve"> 12.</w:t>
            </w:r>
            <w:r w:rsidRPr="003C29E3">
              <w:t xml:space="preserve"> 201</w:t>
            </w:r>
            <w:r>
              <w:t>8</w:t>
            </w:r>
            <w:r w:rsidRPr="003C29E3">
              <w:t xml:space="preserve"> г.</w:t>
            </w:r>
          </w:p>
          <w:p w:rsidR="00E919C4" w:rsidRDefault="00E919C4" w:rsidP="00863C40">
            <w:pPr>
              <w:spacing w:after="0" w:line="240" w:lineRule="auto"/>
            </w:pPr>
          </w:p>
          <w:p w:rsidR="00E919C4" w:rsidRPr="003C29E3" w:rsidRDefault="00E919C4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919C4" w:rsidRPr="00E32A78" w:rsidRDefault="00E919C4" w:rsidP="00081192">
      <w:pPr>
        <w:pStyle w:val="ListParagraph"/>
        <w:spacing w:after="0" w:line="240" w:lineRule="auto"/>
        <w:ind w:left="0"/>
        <w:jc w:val="both"/>
      </w:pPr>
    </w:p>
    <w:sectPr w:rsidR="00E919C4" w:rsidRPr="00E32A78" w:rsidSect="0008119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81192"/>
    <w:rsid w:val="000B6E3D"/>
    <w:rsid w:val="000D79C1"/>
    <w:rsid w:val="001444B3"/>
    <w:rsid w:val="00161B99"/>
    <w:rsid w:val="00174A49"/>
    <w:rsid w:val="001C6084"/>
    <w:rsid w:val="001F501A"/>
    <w:rsid w:val="00212AE3"/>
    <w:rsid w:val="00247883"/>
    <w:rsid w:val="002748E4"/>
    <w:rsid w:val="00276411"/>
    <w:rsid w:val="002D26C0"/>
    <w:rsid w:val="00311573"/>
    <w:rsid w:val="0031319F"/>
    <w:rsid w:val="00330CB7"/>
    <w:rsid w:val="0035418A"/>
    <w:rsid w:val="0038585C"/>
    <w:rsid w:val="003B684F"/>
    <w:rsid w:val="003C29E3"/>
    <w:rsid w:val="003C5F28"/>
    <w:rsid w:val="003D0C6B"/>
    <w:rsid w:val="003E6197"/>
    <w:rsid w:val="004013C8"/>
    <w:rsid w:val="0041697A"/>
    <w:rsid w:val="00445F9C"/>
    <w:rsid w:val="004612BA"/>
    <w:rsid w:val="00490031"/>
    <w:rsid w:val="004B0B2F"/>
    <w:rsid w:val="005146A6"/>
    <w:rsid w:val="005E6DC3"/>
    <w:rsid w:val="0065471D"/>
    <w:rsid w:val="00661853"/>
    <w:rsid w:val="00662BB8"/>
    <w:rsid w:val="0067200D"/>
    <w:rsid w:val="006910DA"/>
    <w:rsid w:val="006A56AF"/>
    <w:rsid w:val="006C5963"/>
    <w:rsid w:val="00707926"/>
    <w:rsid w:val="00722F1A"/>
    <w:rsid w:val="007314C6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0574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19C4"/>
    <w:rsid w:val="00E95831"/>
    <w:rsid w:val="00EA11F9"/>
    <w:rsid w:val="00EB74AA"/>
    <w:rsid w:val="00ED2C12"/>
    <w:rsid w:val="00EE2250"/>
    <w:rsid w:val="00EF0617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1600</Words>
  <Characters>9122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3</cp:revision>
  <cp:lastPrinted>2019-01-16T08:36:00Z</cp:lastPrinted>
  <dcterms:created xsi:type="dcterms:W3CDTF">2018-12-11T14:12:00Z</dcterms:created>
  <dcterms:modified xsi:type="dcterms:W3CDTF">2019-01-16T08:37:00Z</dcterms:modified>
</cp:coreProperties>
</file>